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366CE" w14:textId="77777777" w:rsidR="00BD23D9" w:rsidRDefault="00BD23D9" w:rsidP="00BD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D5BECBC" w14:textId="77777777" w:rsidR="00BD23D9" w:rsidRDefault="00BD23D9" w:rsidP="00BD2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5EAE5" w14:textId="77777777" w:rsidR="00BD23D9" w:rsidRDefault="00BD23D9" w:rsidP="00BD2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61441B" w14:textId="77777777" w:rsidR="00BD23D9" w:rsidRDefault="00BD23D9" w:rsidP="00BD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Stortford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27EB5D3" w14:textId="77777777" w:rsidR="00BD23D9" w:rsidRDefault="00BD23D9" w:rsidP="00BD2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lands of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2121659" w14:textId="77777777" w:rsidR="00BD23D9" w:rsidRDefault="00BD23D9" w:rsidP="00BD23D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F0451B" w14:textId="77777777" w:rsidR="00BD23D9" w:rsidRDefault="00BD23D9" w:rsidP="00BD23D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p.8)</w:t>
      </w:r>
    </w:p>
    <w:p w14:paraId="0E97CF17" w14:textId="77777777" w:rsidR="00BD23D9" w:rsidRDefault="00BD23D9" w:rsidP="00BD23D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0F05442" w14:textId="77777777" w:rsidR="00BD23D9" w:rsidRDefault="00BD23D9" w:rsidP="00BD23D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EDD5CF0" w14:textId="77777777" w:rsidR="00BD23D9" w:rsidRPr="001B1923" w:rsidRDefault="00BD23D9" w:rsidP="00BD23D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 June 2021</w:t>
      </w:r>
    </w:p>
    <w:p w14:paraId="07FC689E" w14:textId="1D4351DC" w:rsidR="00BA00AB" w:rsidRPr="00BD23D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D23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8C15C" w14:textId="77777777" w:rsidR="00BD23D9" w:rsidRDefault="00BD23D9" w:rsidP="009139A6">
      <w:r>
        <w:separator/>
      </w:r>
    </w:p>
  </w:endnote>
  <w:endnote w:type="continuationSeparator" w:id="0">
    <w:p w14:paraId="5EC68531" w14:textId="77777777" w:rsidR="00BD23D9" w:rsidRDefault="00BD23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A36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45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08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286C" w14:textId="77777777" w:rsidR="00BD23D9" w:rsidRDefault="00BD23D9" w:rsidP="009139A6">
      <w:r>
        <w:separator/>
      </w:r>
    </w:p>
  </w:footnote>
  <w:footnote w:type="continuationSeparator" w:id="0">
    <w:p w14:paraId="23918968" w14:textId="77777777" w:rsidR="00BD23D9" w:rsidRDefault="00BD23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16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A4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8B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D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23D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D559B"/>
  <w15:chartTrackingRefBased/>
  <w15:docId w15:val="{FC3EF553-3633-4EAE-8AF4-EEAC6FF1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2021-06-30T17:09:00Z</dcterms:created>
  <dcterms:modified xsi:type="dcterms:W3CDTF">2021-06-30T17:09:00Z</dcterms:modified>
</cp:coreProperties>
</file>